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7A854" w14:textId="7FEFFB7D" w:rsidR="007769D8" w:rsidRDefault="007769D8" w:rsidP="00776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SCHUTE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00</w:t>
      </w:r>
      <w:r>
        <w:rPr>
          <w:rFonts w:cs="Times New Roman"/>
          <w:szCs w:val="24"/>
        </w:rPr>
        <w:t>)</w:t>
      </w:r>
    </w:p>
    <w:p w14:paraId="21B15298" w14:textId="77777777" w:rsidR="007769D8" w:rsidRDefault="007769D8" w:rsidP="00776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2ABA4DEA" w14:textId="77777777" w:rsidR="007769D8" w:rsidRDefault="007769D8" w:rsidP="007769D8">
      <w:pPr>
        <w:pStyle w:val="NoSpacing"/>
        <w:rPr>
          <w:rFonts w:cs="Times New Roman"/>
          <w:szCs w:val="24"/>
        </w:rPr>
      </w:pPr>
    </w:p>
    <w:p w14:paraId="484BC26E" w14:textId="77777777" w:rsidR="007769D8" w:rsidRDefault="007769D8" w:rsidP="007769D8">
      <w:pPr>
        <w:pStyle w:val="NoSpacing"/>
        <w:rPr>
          <w:rFonts w:cs="Times New Roman"/>
          <w:szCs w:val="24"/>
        </w:rPr>
      </w:pPr>
    </w:p>
    <w:p w14:paraId="1D6EC730" w14:textId="65603A87" w:rsidR="007769D8" w:rsidRDefault="007769D8" w:rsidP="00776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May1400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He was ordained to his first tonsure</w:t>
      </w:r>
      <w:r>
        <w:rPr>
          <w:rFonts w:cs="Times New Roman"/>
          <w:szCs w:val="24"/>
        </w:rPr>
        <w:t xml:space="preserve"> at Plympton.</w:t>
      </w:r>
    </w:p>
    <w:p w14:paraId="3DDC2C04" w14:textId="4C7B7061" w:rsidR="007769D8" w:rsidRDefault="007769D8" w:rsidP="00776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pp.436 and 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>)</w:t>
      </w:r>
    </w:p>
    <w:p w14:paraId="42917C68" w14:textId="77777777" w:rsidR="007769D8" w:rsidRDefault="007769D8" w:rsidP="007769D8">
      <w:pPr>
        <w:pStyle w:val="NoSpacing"/>
        <w:rPr>
          <w:rFonts w:cs="Times New Roman"/>
          <w:szCs w:val="24"/>
        </w:rPr>
      </w:pPr>
    </w:p>
    <w:p w14:paraId="625E6B49" w14:textId="77777777" w:rsidR="007769D8" w:rsidRDefault="007769D8" w:rsidP="007769D8">
      <w:pPr>
        <w:pStyle w:val="NoSpacing"/>
        <w:rPr>
          <w:rFonts w:cs="Times New Roman"/>
          <w:szCs w:val="24"/>
        </w:rPr>
      </w:pPr>
    </w:p>
    <w:p w14:paraId="5B46B0A0" w14:textId="77777777" w:rsidR="007769D8" w:rsidRPr="002F0FCE" w:rsidRDefault="007769D8" w:rsidP="00776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4C2BE07E" w14:textId="41F2D38D" w:rsidR="00BA00AB" w:rsidRPr="007769D8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776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FBC5D" w14:textId="77777777" w:rsidR="007769D8" w:rsidRDefault="007769D8" w:rsidP="009139A6">
      <w:r>
        <w:separator/>
      </w:r>
    </w:p>
  </w:endnote>
  <w:endnote w:type="continuationSeparator" w:id="0">
    <w:p w14:paraId="4122A4AA" w14:textId="77777777" w:rsidR="007769D8" w:rsidRDefault="007769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C84C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8D66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61F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02068" w14:textId="77777777" w:rsidR="007769D8" w:rsidRDefault="007769D8" w:rsidP="009139A6">
      <w:r>
        <w:separator/>
      </w:r>
    </w:p>
  </w:footnote>
  <w:footnote w:type="continuationSeparator" w:id="0">
    <w:p w14:paraId="0FDA9D26" w14:textId="77777777" w:rsidR="007769D8" w:rsidRDefault="007769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50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292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15A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9D8"/>
    <w:rsid w:val="000666E0"/>
    <w:rsid w:val="002510B7"/>
    <w:rsid w:val="005C130B"/>
    <w:rsid w:val="007769D8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E5267"/>
  <w15:chartTrackingRefBased/>
  <w15:docId w15:val="{E00D8F67-DDB1-4F08-B28F-0CEBEE18C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2022-12-06T13:12:00Z</dcterms:created>
  <dcterms:modified xsi:type="dcterms:W3CDTF">2022-12-06T13:13:00Z</dcterms:modified>
</cp:coreProperties>
</file>